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44D8" w:rsidRPr="00F628EE" w:rsidRDefault="009A4432" w:rsidP="009A4432">
      <w:pPr>
        <w:jc w:val="center"/>
        <w:rPr>
          <w:rFonts w:ascii="Andy MT" w:hAnsi="Andy MT" w:cstheme="minorHAnsi"/>
          <w:color w:val="1F497D" w:themeColor="text2"/>
          <w:sz w:val="48"/>
          <w:szCs w:val="48"/>
        </w:rPr>
      </w:pPr>
      <w:r w:rsidRPr="00F628EE">
        <w:rPr>
          <w:rFonts w:ascii="Andy MT" w:hAnsi="Andy MT" w:cstheme="minorHAnsi"/>
          <w:color w:val="1F497D" w:themeColor="text2"/>
          <w:sz w:val="48"/>
          <w:szCs w:val="48"/>
        </w:rPr>
        <w:t>The river……</w:t>
      </w:r>
    </w:p>
    <w:p w:rsidR="009A4432" w:rsidRPr="00F628EE" w:rsidRDefault="009A4432" w:rsidP="009A4432">
      <w:pPr>
        <w:jc w:val="center"/>
        <w:rPr>
          <w:rFonts w:ascii="Andy MT" w:hAnsi="Andy MT" w:cstheme="minorHAnsi"/>
          <w:sz w:val="48"/>
          <w:szCs w:val="48"/>
        </w:rPr>
      </w:pPr>
    </w:p>
    <w:p w:rsidR="009A4432" w:rsidRPr="00F628EE" w:rsidRDefault="009A4432" w:rsidP="009A4432">
      <w:pPr>
        <w:jc w:val="center"/>
        <w:rPr>
          <w:rFonts w:ascii="Andy MT" w:hAnsi="Andy MT" w:cstheme="minorHAnsi"/>
          <w:sz w:val="48"/>
          <w:szCs w:val="48"/>
        </w:rPr>
      </w:pPr>
      <w:r w:rsidRPr="00F628EE">
        <w:rPr>
          <w:rFonts w:ascii="Andy MT" w:hAnsi="Andy MT" w:cstheme="minorHAnsi"/>
          <w:sz w:val="48"/>
          <w:szCs w:val="48"/>
        </w:rPr>
        <w:tab/>
        <w:t xml:space="preserve">The essential question asked by Gary Paulsen in </w:t>
      </w:r>
      <w:r w:rsidRPr="00F628EE">
        <w:rPr>
          <w:rFonts w:ascii="Andy MT" w:hAnsi="Andy MT" w:cstheme="minorHAnsi"/>
          <w:sz w:val="48"/>
          <w:szCs w:val="48"/>
          <w:u w:val="single"/>
        </w:rPr>
        <w:t>The River</w:t>
      </w:r>
      <w:r w:rsidRPr="00F628EE">
        <w:rPr>
          <w:rFonts w:ascii="Andy MT" w:hAnsi="Andy MT" w:cstheme="minorHAnsi"/>
          <w:sz w:val="48"/>
          <w:szCs w:val="48"/>
        </w:rPr>
        <w:t xml:space="preserve"> is, “How should one behave in the face of overwhelming difficulty?” The answer that Paulsen gives is that to overcome an overwhelming difficulty, one should be stay brave, be calm</w:t>
      </w:r>
    </w:p>
    <w:p w:rsidR="009A4432" w:rsidRPr="00F628EE" w:rsidRDefault="009A4432" w:rsidP="009A4432">
      <w:pPr>
        <w:jc w:val="center"/>
        <w:rPr>
          <w:rFonts w:ascii="Andy MT" w:hAnsi="Andy MT" w:cstheme="minorHAnsi"/>
          <w:sz w:val="48"/>
          <w:szCs w:val="48"/>
        </w:rPr>
      </w:pPr>
      <w:r w:rsidRPr="00F628EE">
        <w:rPr>
          <w:rFonts w:ascii="Andy MT" w:hAnsi="Andy MT" w:cstheme="minorHAnsi"/>
          <w:sz w:val="48"/>
          <w:szCs w:val="48"/>
        </w:rPr>
        <w:t xml:space="preserve">And look for help. </w:t>
      </w:r>
      <w:r w:rsidRPr="009558F4">
        <w:rPr>
          <w:rFonts w:ascii="Andy MT" w:hAnsi="Andy MT" w:cstheme="minorHAnsi"/>
          <w:i/>
          <w:sz w:val="48"/>
          <w:szCs w:val="48"/>
        </w:rPr>
        <w:t>[Add another sentence that elaborates/adds to this answer.] This will be proved</w:t>
      </w:r>
      <w:r w:rsidRPr="00F628EE">
        <w:rPr>
          <w:rFonts w:ascii="Andy MT" w:hAnsi="Andy MT" w:cstheme="minorHAnsi"/>
          <w:sz w:val="48"/>
          <w:szCs w:val="48"/>
        </w:rPr>
        <w:t xml:space="preserve"> by </w:t>
      </w:r>
      <w:bookmarkStart w:id="0" w:name="_GoBack"/>
      <w:bookmarkEnd w:id="0"/>
      <w:r w:rsidRPr="00F628EE">
        <w:rPr>
          <w:rFonts w:ascii="Andy MT" w:hAnsi="Andy MT" w:cstheme="minorHAnsi"/>
          <w:sz w:val="48"/>
          <w:szCs w:val="48"/>
        </w:rPr>
        <w:t>when Brian built a raft out of wood to go 100 miles down the river to save derrick and he accomplished it. He also didn’t fain or anything; all he did was check derricks breathing every few minutes.</w:t>
      </w:r>
    </w:p>
    <w:p w:rsidR="009A4432" w:rsidRPr="00F628EE" w:rsidRDefault="009A4432" w:rsidP="009A4432">
      <w:pPr>
        <w:jc w:val="center"/>
        <w:rPr>
          <w:rFonts w:ascii="Andy MT" w:hAnsi="Andy MT" w:cstheme="minorHAnsi"/>
          <w:sz w:val="48"/>
          <w:szCs w:val="48"/>
        </w:rPr>
      </w:pPr>
    </w:p>
    <w:p w:rsidR="009A4432" w:rsidRPr="00F628EE" w:rsidRDefault="009A4432" w:rsidP="009A4432">
      <w:pPr>
        <w:jc w:val="center"/>
        <w:rPr>
          <w:rFonts w:ascii="Andy MT" w:hAnsi="Andy MT" w:cstheme="minorHAnsi"/>
          <w:sz w:val="48"/>
          <w:szCs w:val="48"/>
        </w:rPr>
      </w:pPr>
      <w:r w:rsidRPr="00F628EE">
        <w:rPr>
          <w:rFonts w:ascii="Andy MT" w:hAnsi="Andy MT" w:cstheme="minorHAnsi"/>
          <w:sz w:val="48"/>
          <w:szCs w:val="48"/>
        </w:rPr>
        <w:t>Brian Robeson, the main character in Gary Paulsen’s The River, is brave, smart, talented and trustworthy.</w:t>
      </w:r>
    </w:p>
    <w:p w:rsidR="009A4432" w:rsidRPr="00F628EE" w:rsidRDefault="009A4432" w:rsidP="009A4432">
      <w:pPr>
        <w:jc w:val="center"/>
        <w:rPr>
          <w:rFonts w:ascii="Andy MT" w:hAnsi="Andy MT" w:cstheme="minorHAnsi"/>
          <w:sz w:val="48"/>
          <w:szCs w:val="48"/>
        </w:rPr>
      </w:pPr>
      <w:r w:rsidRPr="00F628EE">
        <w:rPr>
          <w:rFonts w:ascii="Andy MT" w:hAnsi="Andy MT" w:cstheme="minorHAnsi"/>
          <w:sz w:val="48"/>
          <w:szCs w:val="48"/>
        </w:rPr>
        <w:lastRenderedPageBreak/>
        <w:tab/>
        <w:t xml:space="preserve"> The main character trait of Brian Robeson is his courage. By</w:t>
      </w:r>
    </w:p>
    <w:p w:rsidR="009A4432" w:rsidRPr="00F628EE" w:rsidRDefault="009A4432" w:rsidP="009A4432">
      <w:pPr>
        <w:jc w:val="center"/>
        <w:rPr>
          <w:rFonts w:ascii="Andy MT" w:hAnsi="Andy MT" w:cstheme="minorHAnsi"/>
          <w:sz w:val="48"/>
          <w:szCs w:val="48"/>
        </w:rPr>
      </w:pPr>
      <w:r w:rsidRPr="00F628EE">
        <w:rPr>
          <w:rFonts w:ascii="Andy MT" w:hAnsi="Andy MT" w:cstheme="minorHAnsi"/>
          <w:sz w:val="48"/>
          <w:szCs w:val="48"/>
        </w:rPr>
        <w:t>That I mean he was so determined to get derrick to the Trading post 100 miles away with a raft made of wood.</w:t>
      </w:r>
    </w:p>
    <w:p w:rsidR="009A4432" w:rsidRPr="00F628EE" w:rsidRDefault="009A4432" w:rsidP="009A4432">
      <w:pPr>
        <w:jc w:val="center"/>
        <w:rPr>
          <w:rFonts w:ascii="Andy MT" w:hAnsi="Andy MT" w:cstheme="minorHAnsi"/>
          <w:sz w:val="48"/>
          <w:szCs w:val="48"/>
        </w:rPr>
      </w:pPr>
      <w:r w:rsidRPr="00F628EE">
        <w:rPr>
          <w:rFonts w:ascii="Andy MT" w:hAnsi="Andy MT" w:cstheme="minorHAnsi"/>
          <w:sz w:val="48"/>
          <w:szCs w:val="48"/>
        </w:rPr>
        <w:t>Brian shows his courage on page 84 till the end of the book when he build a raft and strapped Derrick on to it and went down the river and had no sleep what so ever and was starving but he fought through it and help Derrick.</w:t>
      </w:r>
    </w:p>
    <w:p w:rsidR="00C126CD" w:rsidRPr="00F628EE" w:rsidRDefault="009A4432" w:rsidP="009A4432">
      <w:pPr>
        <w:jc w:val="center"/>
        <w:rPr>
          <w:rFonts w:ascii="Andy MT" w:hAnsi="Andy MT" w:cstheme="minorHAnsi"/>
          <w:sz w:val="48"/>
          <w:szCs w:val="48"/>
        </w:rPr>
      </w:pPr>
      <w:r w:rsidRPr="00F628EE">
        <w:rPr>
          <w:rFonts w:ascii="Andy MT" w:hAnsi="Andy MT" w:cstheme="minorHAnsi"/>
          <w:sz w:val="48"/>
          <w:szCs w:val="48"/>
        </w:rPr>
        <w:t xml:space="preserve">Brian was smart because he knew that when they got out of the plane he could scene that a storm was coming their way. I said he was talented because he built a raft that sailed down the river made of wood that held him and derrick. Also the first time he went into the woods he survived with just a hatchet.              If you don’t think Brian is trustworthy you are wrong. He was the one who helped Derrick and didn’t just let him lay there in a coma </w:t>
      </w:r>
      <w:r w:rsidRPr="00F628EE">
        <w:rPr>
          <w:rFonts w:ascii="Andy MT" w:hAnsi="Andy MT" w:cstheme="minorHAnsi"/>
          <w:sz w:val="48"/>
          <w:szCs w:val="48"/>
        </w:rPr>
        <w:lastRenderedPageBreak/>
        <w:t>and eventually die or stay like that till someone recues them.</w:t>
      </w:r>
      <w:r w:rsidR="00C126CD" w:rsidRPr="00F628EE">
        <w:rPr>
          <w:rFonts w:ascii="Andy MT" w:hAnsi="Andy MT" w:cstheme="minorHAnsi"/>
          <w:sz w:val="48"/>
          <w:szCs w:val="48"/>
        </w:rPr>
        <w:t xml:space="preserve"> </w:t>
      </w:r>
    </w:p>
    <w:p w:rsidR="00C126CD" w:rsidRPr="00F628EE" w:rsidRDefault="00C126CD" w:rsidP="009A4432">
      <w:pPr>
        <w:jc w:val="center"/>
        <w:rPr>
          <w:rFonts w:ascii="Andy MT" w:hAnsi="Andy MT" w:cstheme="minorHAnsi"/>
          <w:sz w:val="48"/>
          <w:szCs w:val="48"/>
        </w:rPr>
      </w:pPr>
    </w:p>
    <w:p w:rsidR="00C126CD" w:rsidRPr="00F628EE" w:rsidRDefault="00C126CD" w:rsidP="00C126CD">
      <w:pPr>
        <w:jc w:val="center"/>
        <w:rPr>
          <w:rFonts w:ascii="Andy MT" w:hAnsi="Andy MT" w:cstheme="minorHAnsi"/>
          <w:sz w:val="48"/>
          <w:szCs w:val="48"/>
        </w:rPr>
      </w:pPr>
      <w:r w:rsidRPr="00F628EE">
        <w:rPr>
          <w:rFonts w:ascii="Andy MT" w:hAnsi="Andy MT" w:cstheme="minorHAnsi"/>
          <w:sz w:val="48"/>
          <w:szCs w:val="48"/>
        </w:rPr>
        <w:t xml:space="preserve"> I think the conflict in the beginning was when Derrick wants Brian to go back into the wilderness meanwhile Brian didn't want to go back because the last time was in there he almost died and he was scared.</w:t>
      </w:r>
    </w:p>
    <w:p w:rsidR="00C126CD" w:rsidRPr="00F628EE" w:rsidRDefault="00C126CD" w:rsidP="00C126CD">
      <w:pPr>
        <w:jc w:val="center"/>
        <w:rPr>
          <w:rFonts w:ascii="Andy MT" w:hAnsi="Andy MT" w:cstheme="minorHAnsi"/>
          <w:sz w:val="48"/>
          <w:szCs w:val="48"/>
        </w:rPr>
      </w:pPr>
    </w:p>
    <w:p w:rsidR="00C126CD" w:rsidRPr="00F628EE" w:rsidRDefault="00C126CD" w:rsidP="00C126CD">
      <w:pPr>
        <w:jc w:val="center"/>
        <w:rPr>
          <w:rFonts w:ascii="Andy MT" w:hAnsi="Andy MT" w:cstheme="minorHAnsi"/>
          <w:sz w:val="48"/>
          <w:szCs w:val="48"/>
        </w:rPr>
      </w:pPr>
    </w:p>
    <w:p w:rsidR="00C126CD" w:rsidRPr="00F628EE" w:rsidRDefault="00C126CD" w:rsidP="00C126CD">
      <w:pPr>
        <w:jc w:val="center"/>
        <w:rPr>
          <w:rFonts w:ascii="Andy MT" w:hAnsi="Andy MT" w:cstheme="minorHAnsi"/>
          <w:sz w:val="48"/>
          <w:szCs w:val="48"/>
        </w:rPr>
      </w:pPr>
      <w:r w:rsidRPr="00F628EE">
        <w:rPr>
          <w:rFonts w:ascii="Andy MT" w:hAnsi="Andy MT" w:cstheme="minorHAnsi"/>
          <w:sz w:val="48"/>
          <w:szCs w:val="48"/>
        </w:rPr>
        <w:t xml:space="preserve">What changes in the book?  A few things changed:  Derrick was bringing </w:t>
      </w:r>
      <w:proofErr w:type="spellStart"/>
      <w:r w:rsidRPr="00F628EE">
        <w:rPr>
          <w:rFonts w:ascii="Andy MT" w:hAnsi="Andy MT" w:cstheme="minorHAnsi"/>
          <w:sz w:val="48"/>
          <w:szCs w:val="48"/>
        </w:rPr>
        <w:t>alot</w:t>
      </w:r>
      <w:proofErr w:type="spellEnd"/>
      <w:r w:rsidRPr="00F628EE">
        <w:rPr>
          <w:rFonts w:ascii="Andy MT" w:hAnsi="Andy MT" w:cstheme="minorHAnsi"/>
          <w:sz w:val="48"/>
          <w:szCs w:val="48"/>
        </w:rPr>
        <w:t xml:space="preserve"> of equipment with him into the woods but Brian said no the only thing we need is a hatchet (that is what he had with him</w:t>
      </w:r>
    </w:p>
    <w:p w:rsidR="00C126CD" w:rsidRPr="00F628EE" w:rsidRDefault="00C126CD" w:rsidP="00C126CD">
      <w:pPr>
        <w:jc w:val="center"/>
        <w:rPr>
          <w:rFonts w:ascii="Andy MT" w:hAnsi="Andy MT" w:cstheme="minorHAnsi"/>
          <w:sz w:val="48"/>
          <w:szCs w:val="48"/>
        </w:rPr>
      </w:pPr>
      <w:proofErr w:type="gramStart"/>
      <w:r w:rsidRPr="00F628EE">
        <w:rPr>
          <w:rFonts w:ascii="Andy MT" w:hAnsi="Andy MT" w:cstheme="minorHAnsi"/>
          <w:sz w:val="48"/>
          <w:szCs w:val="48"/>
        </w:rPr>
        <w:t>when</w:t>
      </w:r>
      <w:proofErr w:type="gramEnd"/>
      <w:r w:rsidRPr="00F628EE">
        <w:rPr>
          <w:rFonts w:ascii="Andy MT" w:hAnsi="Andy MT" w:cstheme="minorHAnsi"/>
          <w:sz w:val="48"/>
          <w:szCs w:val="48"/>
        </w:rPr>
        <w:t xml:space="preserve"> he went into the woods by himself).  The other thing that changed was Brian decided to go into the woods again with Derrick.</w:t>
      </w:r>
    </w:p>
    <w:p w:rsidR="00C126CD" w:rsidRPr="00F628EE" w:rsidRDefault="00C126CD" w:rsidP="00C126CD">
      <w:pPr>
        <w:jc w:val="center"/>
        <w:rPr>
          <w:rFonts w:ascii="Andy MT" w:hAnsi="Andy MT" w:cstheme="minorHAnsi"/>
          <w:sz w:val="48"/>
          <w:szCs w:val="48"/>
        </w:rPr>
      </w:pPr>
    </w:p>
    <w:p w:rsidR="00C126CD" w:rsidRPr="00F628EE" w:rsidRDefault="00C126CD" w:rsidP="00C126CD">
      <w:pPr>
        <w:jc w:val="center"/>
        <w:rPr>
          <w:rFonts w:ascii="Andy MT" w:hAnsi="Andy MT" w:cstheme="minorHAnsi"/>
          <w:sz w:val="48"/>
          <w:szCs w:val="48"/>
        </w:rPr>
      </w:pPr>
    </w:p>
    <w:p w:rsidR="00C126CD" w:rsidRPr="00F628EE" w:rsidRDefault="00C126CD" w:rsidP="00C126CD">
      <w:pPr>
        <w:jc w:val="center"/>
        <w:rPr>
          <w:rFonts w:ascii="Andy MT" w:hAnsi="Andy MT" w:cstheme="minorHAnsi"/>
          <w:sz w:val="48"/>
          <w:szCs w:val="48"/>
        </w:rPr>
      </w:pPr>
      <w:r w:rsidRPr="00F628EE">
        <w:rPr>
          <w:rFonts w:ascii="Andy MT" w:hAnsi="Andy MT" w:cstheme="minorHAnsi"/>
          <w:sz w:val="48"/>
          <w:szCs w:val="48"/>
        </w:rPr>
        <w:t>What stayed the same?  What stayed the same was that Brian went into the woods twice and each time he survived - knowing that the woods were very dangerous.</w:t>
      </w:r>
    </w:p>
    <w:p w:rsidR="00C126CD" w:rsidRPr="00F628EE" w:rsidRDefault="00C126CD" w:rsidP="00C126CD">
      <w:pPr>
        <w:jc w:val="center"/>
        <w:rPr>
          <w:rFonts w:ascii="Andy MT" w:hAnsi="Andy MT" w:cstheme="minorHAnsi"/>
          <w:sz w:val="48"/>
          <w:szCs w:val="48"/>
        </w:rPr>
      </w:pPr>
    </w:p>
    <w:p w:rsidR="00D5211B" w:rsidRPr="00F628EE" w:rsidRDefault="00741B03" w:rsidP="00C126CD">
      <w:pPr>
        <w:jc w:val="center"/>
        <w:rPr>
          <w:rFonts w:ascii="Andy MT" w:hAnsi="Andy MT" w:cstheme="minorHAnsi"/>
          <w:sz w:val="48"/>
          <w:szCs w:val="48"/>
        </w:rPr>
      </w:pPr>
      <w:r w:rsidRPr="00F628EE">
        <w:rPr>
          <w:rFonts w:ascii="Andy MT" w:hAnsi="Andy MT" w:cstheme="minorHAnsi"/>
          <w:sz w:val="48"/>
          <w:szCs w:val="48"/>
        </w:rPr>
        <w:t xml:space="preserve">Toward the </w:t>
      </w:r>
      <w:r w:rsidR="00775227" w:rsidRPr="00F628EE">
        <w:rPr>
          <w:rFonts w:ascii="Andy MT" w:hAnsi="Andy MT" w:cstheme="minorHAnsi"/>
          <w:sz w:val="48"/>
          <w:szCs w:val="48"/>
        </w:rPr>
        <w:t xml:space="preserve">end of the book it gets more exciting like for example, will Derrick die or will Brian fall asleep and will the raft crash. But in the book you would think that something will happen to Brian But it doesn’t </w:t>
      </w:r>
      <w:proofErr w:type="gramStart"/>
      <w:r w:rsidR="00775227" w:rsidRPr="00F628EE">
        <w:rPr>
          <w:rFonts w:ascii="Andy MT" w:hAnsi="Andy MT" w:cstheme="minorHAnsi"/>
          <w:sz w:val="48"/>
          <w:szCs w:val="48"/>
        </w:rPr>
        <w:t>It</w:t>
      </w:r>
      <w:proofErr w:type="gramEnd"/>
      <w:r w:rsidR="00775227" w:rsidRPr="00F628EE">
        <w:rPr>
          <w:rFonts w:ascii="Andy MT" w:hAnsi="Andy MT" w:cstheme="minorHAnsi"/>
          <w:sz w:val="48"/>
          <w:szCs w:val="48"/>
        </w:rPr>
        <w:t xml:space="preserve"> happens to Derrick. But back to the book, </w:t>
      </w:r>
      <w:proofErr w:type="gramStart"/>
      <w:r w:rsidR="00775227" w:rsidRPr="00F628EE">
        <w:rPr>
          <w:rFonts w:ascii="Andy MT" w:hAnsi="Andy MT" w:cstheme="minorHAnsi"/>
          <w:sz w:val="48"/>
          <w:szCs w:val="48"/>
        </w:rPr>
        <w:t>The</w:t>
      </w:r>
      <w:proofErr w:type="gramEnd"/>
      <w:r w:rsidR="00775227" w:rsidRPr="00F628EE">
        <w:rPr>
          <w:rFonts w:ascii="Andy MT" w:hAnsi="Andy MT" w:cstheme="minorHAnsi"/>
          <w:sz w:val="48"/>
          <w:szCs w:val="48"/>
        </w:rPr>
        <w:t xml:space="preserve"> book was ok it was like a rollercoaster ride but faster. </w:t>
      </w:r>
      <w:proofErr w:type="gramStart"/>
      <w:r w:rsidR="00775227" w:rsidRPr="00F628EE">
        <w:rPr>
          <w:rFonts w:ascii="Andy MT" w:hAnsi="Andy MT" w:cstheme="minorHAnsi"/>
          <w:sz w:val="48"/>
          <w:szCs w:val="48"/>
        </w:rPr>
        <w:t>Like when Derrick</w:t>
      </w:r>
      <w:r w:rsidR="00D5211B" w:rsidRPr="00F628EE">
        <w:rPr>
          <w:rFonts w:ascii="Andy MT" w:hAnsi="Andy MT" w:cstheme="minorHAnsi"/>
          <w:sz w:val="48"/>
          <w:szCs w:val="48"/>
        </w:rPr>
        <w:t xml:space="preserve"> got struck by lightning and was in a coma.</w:t>
      </w:r>
      <w:proofErr w:type="gramEnd"/>
      <w:r w:rsidR="00D5211B" w:rsidRPr="00F628EE">
        <w:rPr>
          <w:rFonts w:ascii="Andy MT" w:hAnsi="Andy MT" w:cstheme="minorHAnsi"/>
          <w:sz w:val="48"/>
          <w:szCs w:val="48"/>
        </w:rPr>
        <w:t xml:space="preserve"> It all happened so fast. But at the end it took forever to go down the river and find the people who helped </w:t>
      </w:r>
      <w:proofErr w:type="gramStart"/>
      <w:r w:rsidR="00D5211B" w:rsidRPr="00F628EE">
        <w:rPr>
          <w:rFonts w:ascii="Andy MT" w:hAnsi="Andy MT" w:cstheme="minorHAnsi"/>
          <w:sz w:val="48"/>
          <w:szCs w:val="48"/>
        </w:rPr>
        <w:t>them .</w:t>
      </w:r>
      <w:proofErr w:type="gramEnd"/>
      <w:r w:rsidR="00D5211B" w:rsidRPr="00F628EE">
        <w:rPr>
          <w:rFonts w:ascii="Andy MT" w:hAnsi="Andy MT" w:cstheme="minorHAnsi"/>
          <w:sz w:val="48"/>
          <w:szCs w:val="48"/>
        </w:rPr>
        <w:t xml:space="preserve"> </w:t>
      </w:r>
    </w:p>
    <w:p w:rsidR="00D5211B" w:rsidRPr="00F628EE" w:rsidRDefault="00D5211B" w:rsidP="00D5211B">
      <w:pPr>
        <w:jc w:val="center"/>
        <w:rPr>
          <w:rFonts w:ascii="Andy MT" w:hAnsi="Andy MT" w:cstheme="minorHAnsi"/>
          <w:sz w:val="48"/>
          <w:szCs w:val="48"/>
        </w:rPr>
      </w:pPr>
      <w:r w:rsidRPr="00F628EE">
        <w:rPr>
          <w:rFonts w:ascii="Andy MT" w:hAnsi="Andy MT" w:cstheme="minorHAnsi"/>
          <w:sz w:val="48"/>
          <w:szCs w:val="48"/>
        </w:rPr>
        <w:t xml:space="preserve">In conclusion the book was amazing with all of the on and off drama. So I think that the book was great but it was </w:t>
      </w:r>
      <w:r w:rsidRPr="00F628EE">
        <w:rPr>
          <w:rFonts w:ascii="Andy MT" w:hAnsi="Andy MT" w:cstheme="minorHAnsi"/>
          <w:sz w:val="48"/>
          <w:szCs w:val="48"/>
        </w:rPr>
        <w:lastRenderedPageBreak/>
        <w:t xml:space="preserve">so fast and there was a lot of detail but it is the fastest book I have ever read. </w:t>
      </w:r>
    </w:p>
    <w:p w:rsidR="00D5211B" w:rsidRPr="00F628EE" w:rsidRDefault="00D5211B" w:rsidP="00D5211B">
      <w:pPr>
        <w:jc w:val="center"/>
        <w:rPr>
          <w:rFonts w:ascii="Andy MT" w:hAnsi="Andy MT" w:cstheme="minorHAnsi"/>
          <w:sz w:val="48"/>
          <w:szCs w:val="48"/>
        </w:rPr>
      </w:pPr>
    </w:p>
    <w:p w:rsidR="00F628EE" w:rsidRPr="00F628EE" w:rsidRDefault="00F628EE" w:rsidP="00F628EE">
      <w:pPr>
        <w:jc w:val="center"/>
        <w:rPr>
          <w:rFonts w:ascii="Andy MT" w:hAnsi="Andy MT" w:cstheme="minorHAnsi"/>
          <w:sz w:val="48"/>
          <w:szCs w:val="48"/>
        </w:rPr>
      </w:pPr>
      <w:r w:rsidRPr="00F628EE">
        <w:rPr>
          <w:rFonts w:ascii="Andy MT" w:hAnsi="Andy MT" w:cstheme="minorHAnsi"/>
          <w:sz w:val="48"/>
          <w:szCs w:val="48"/>
        </w:rPr>
        <w:tab/>
        <w:t xml:space="preserve">The problem-solving process that Brian uses to solve his new conflict is the thinking process. There are nine steps in the thinking or the-solving process. </w:t>
      </w:r>
    </w:p>
    <w:p w:rsidR="00F628EE" w:rsidRPr="00F628EE" w:rsidRDefault="00F628EE" w:rsidP="00F628EE">
      <w:pPr>
        <w:jc w:val="center"/>
        <w:rPr>
          <w:rFonts w:ascii="Andy MT" w:hAnsi="Andy MT" w:cstheme="minorHAnsi"/>
          <w:sz w:val="48"/>
          <w:szCs w:val="48"/>
        </w:rPr>
      </w:pPr>
      <w:r w:rsidRPr="00F628EE">
        <w:rPr>
          <w:rFonts w:ascii="Andy MT" w:hAnsi="Andy MT" w:cstheme="minorHAnsi"/>
          <w:sz w:val="48"/>
          <w:szCs w:val="48"/>
        </w:rPr>
        <w:tab/>
        <w:t>The first step in the thinking process involves making an observation or a having a perception. This means that a person senses an event. At this moment, the person who sensed the event does not know what it is.  Thus, he or she naturally reflects or wonders what it is that he or she just heard or saw or felt or tasted or smelled, etc. Reflecting/ Wondering is the reflecting moment in the problem-solving steps. Often, this leads the person to investigate further the event that was sensed or observed. If enough information is available, the person will name the event or name the problem that he or she had just sensed. That is the third moment in the thinking process.</w:t>
      </w:r>
      <w:r w:rsidRPr="00F628EE">
        <w:rPr>
          <w:rFonts w:ascii="Andy MT" w:hAnsi="Andy MT" w:cstheme="minorHAnsi"/>
          <w:sz w:val="48"/>
          <w:szCs w:val="48"/>
        </w:rPr>
        <w:tab/>
      </w:r>
    </w:p>
    <w:p w:rsidR="00F628EE" w:rsidRPr="00F628EE" w:rsidRDefault="00F628EE" w:rsidP="00F628EE">
      <w:pPr>
        <w:jc w:val="center"/>
        <w:rPr>
          <w:rFonts w:ascii="Andy MT" w:hAnsi="Andy MT" w:cstheme="minorHAnsi"/>
          <w:sz w:val="48"/>
          <w:szCs w:val="48"/>
        </w:rPr>
      </w:pPr>
      <w:r w:rsidRPr="00F628EE">
        <w:rPr>
          <w:rFonts w:ascii="Andy MT" w:hAnsi="Andy MT" w:cstheme="minorHAnsi"/>
          <w:sz w:val="48"/>
          <w:szCs w:val="48"/>
        </w:rPr>
        <w:lastRenderedPageBreak/>
        <w:tab/>
        <w:t xml:space="preserve">Next </w:t>
      </w:r>
      <w:proofErr w:type="gramStart"/>
      <w:r w:rsidRPr="00F628EE">
        <w:rPr>
          <w:rFonts w:ascii="Andy MT" w:hAnsi="Andy MT" w:cstheme="minorHAnsi"/>
          <w:sz w:val="48"/>
          <w:szCs w:val="48"/>
        </w:rPr>
        <w:t>comes</w:t>
      </w:r>
      <w:proofErr w:type="gramEnd"/>
      <w:r w:rsidRPr="00F628EE">
        <w:rPr>
          <w:rFonts w:ascii="Andy MT" w:hAnsi="Andy MT" w:cstheme="minorHAnsi"/>
          <w:sz w:val="48"/>
          <w:szCs w:val="48"/>
        </w:rPr>
        <w:t xml:space="preserve"> the thinking step in this problem-solving process: Considering alternates or Options. </w:t>
      </w:r>
    </w:p>
    <w:p w:rsidR="00F628EE" w:rsidRPr="00F628EE" w:rsidRDefault="00F628EE" w:rsidP="00F628EE">
      <w:pPr>
        <w:jc w:val="center"/>
        <w:rPr>
          <w:rFonts w:ascii="Andy MT" w:hAnsi="Andy MT" w:cstheme="minorHAnsi"/>
          <w:sz w:val="48"/>
          <w:szCs w:val="48"/>
        </w:rPr>
      </w:pPr>
      <w:r w:rsidRPr="00F628EE">
        <w:rPr>
          <w:rFonts w:ascii="Andy MT" w:hAnsi="Andy MT" w:cstheme="minorHAnsi"/>
          <w:sz w:val="48"/>
          <w:szCs w:val="48"/>
        </w:rPr>
        <w:t>That is the fourth moment in the thinking process/problem-solving process. Once the person has listed the possible alternatives, then a decision must be made as is to which alternative or choice most logical.  The next step, the reflecting step, in the process of making this decision is often what we mean when we use the word “thinking.”  But really what most often happens here is that the person engages in a mental “what-if game.” Basically, this means that the person tries to make a prediction of what in the future what would most likely happen if each choice, or plan, were selected. Based upon those predictions, the problem-solver solves a solution. That is the sixth moment in the thinking process.</w:t>
      </w:r>
    </w:p>
    <w:p w:rsidR="00F628EE" w:rsidRPr="00F628EE" w:rsidRDefault="00F628EE" w:rsidP="00F628EE">
      <w:pPr>
        <w:jc w:val="center"/>
        <w:rPr>
          <w:rFonts w:ascii="Andy MT" w:hAnsi="Andy MT" w:cstheme="minorHAnsi"/>
          <w:sz w:val="48"/>
          <w:szCs w:val="48"/>
        </w:rPr>
      </w:pPr>
      <w:r w:rsidRPr="00F628EE">
        <w:rPr>
          <w:rFonts w:ascii="Andy MT" w:hAnsi="Andy MT" w:cstheme="minorHAnsi"/>
          <w:sz w:val="48"/>
          <w:szCs w:val="48"/>
        </w:rPr>
        <w:tab/>
        <w:t xml:space="preserve">The next, and final step, involves making a plan of how to put the solution into action. After this, the problem-solver gathers resources or information to use </w:t>
      </w:r>
      <w:r w:rsidRPr="00F628EE">
        <w:rPr>
          <w:rFonts w:ascii="Andy MT" w:hAnsi="Andy MT" w:cstheme="minorHAnsi"/>
          <w:sz w:val="48"/>
          <w:szCs w:val="48"/>
        </w:rPr>
        <w:lastRenderedPageBreak/>
        <w:t>when the plan is done. That is the eighth step. Finally, in the ninth step, the problem-solver actually preforms or does the solution.</w:t>
      </w:r>
    </w:p>
    <w:p w:rsidR="00F628EE" w:rsidRPr="00F628EE" w:rsidRDefault="00F628EE" w:rsidP="00F628EE">
      <w:pPr>
        <w:jc w:val="center"/>
        <w:rPr>
          <w:rFonts w:ascii="Andy MT" w:hAnsi="Andy MT" w:cstheme="minorHAnsi"/>
          <w:sz w:val="48"/>
          <w:szCs w:val="48"/>
        </w:rPr>
      </w:pPr>
      <w:r w:rsidRPr="00F628EE">
        <w:rPr>
          <w:rFonts w:ascii="Andy MT" w:hAnsi="Andy MT" w:cstheme="minorHAnsi"/>
          <w:sz w:val="48"/>
          <w:szCs w:val="48"/>
        </w:rPr>
        <w:tab/>
        <w:t xml:space="preserve">On page 66 of The River, we clearly see an example of the third step in the thinking process: identifying or solving the problem.  Here, on page 66, we learn that Brian has a name for Derek’s problem.  He says that Derek is in a coma. Shortly, thereafter, on page 67, Brian starts to feel angry at </w:t>
      </w:r>
      <w:proofErr w:type="gramStart"/>
      <w:r w:rsidRPr="00F628EE">
        <w:rPr>
          <w:rFonts w:ascii="Andy MT" w:hAnsi="Andy MT" w:cstheme="minorHAnsi"/>
          <w:sz w:val="48"/>
          <w:szCs w:val="48"/>
        </w:rPr>
        <w:t>himself</w:t>
      </w:r>
      <w:proofErr w:type="gramEnd"/>
      <w:r w:rsidRPr="00F628EE">
        <w:rPr>
          <w:rFonts w:ascii="Andy MT" w:hAnsi="Andy MT" w:cstheme="minorHAnsi"/>
          <w:sz w:val="48"/>
          <w:szCs w:val="48"/>
        </w:rPr>
        <w:t xml:space="preserve"> for allowing himself to be talked into going back into the woods to teach survival skills to Derek.  Brian starts to feel sorry for </w:t>
      </w:r>
      <w:proofErr w:type="gramStart"/>
      <w:r w:rsidRPr="00F628EE">
        <w:rPr>
          <w:rFonts w:ascii="Andy MT" w:hAnsi="Andy MT" w:cstheme="minorHAnsi"/>
          <w:sz w:val="48"/>
          <w:szCs w:val="48"/>
        </w:rPr>
        <w:t>himself</w:t>
      </w:r>
      <w:proofErr w:type="gramEnd"/>
      <w:r w:rsidRPr="00F628EE">
        <w:rPr>
          <w:rFonts w:ascii="Andy MT" w:hAnsi="Andy MT" w:cstheme="minorHAnsi"/>
          <w:sz w:val="48"/>
          <w:szCs w:val="48"/>
        </w:rPr>
        <w:t xml:space="preserve">. But then he stops himself, because he observes, or hears himself acting babyish and immature. On page 67 he says, “Listen to me… If I were talking out loud, I’d be whining. Derek gets hit and I act like I’m the one getting messed up.” Derek stops himself from feeling sorry for </w:t>
      </w:r>
      <w:proofErr w:type="gramStart"/>
      <w:r w:rsidRPr="00F628EE">
        <w:rPr>
          <w:rFonts w:ascii="Andy MT" w:hAnsi="Andy MT" w:cstheme="minorHAnsi"/>
          <w:sz w:val="48"/>
          <w:szCs w:val="48"/>
        </w:rPr>
        <w:t>himself</w:t>
      </w:r>
      <w:proofErr w:type="gramEnd"/>
      <w:r w:rsidRPr="00F628EE">
        <w:rPr>
          <w:rFonts w:ascii="Andy MT" w:hAnsi="Andy MT" w:cstheme="minorHAnsi"/>
          <w:sz w:val="48"/>
          <w:szCs w:val="48"/>
        </w:rPr>
        <w:t>.  And then he moves on to trying to solve the problem of saving Derek’s life.</w:t>
      </w:r>
    </w:p>
    <w:p w:rsidR="00F628EE" w:rsidRPr="00F628EE" w:rsidRDefault="00F628EE" w:rsidP="00F628EE">
      <w:pPr>
        <w:jc w:val="center"/>
        <w:rPr>
          <w:rFonts w:ascii="Andy MT" w:hAnsi="Andy MT" w:cstheme="minorHAnsi"/>
          <w:sz w:val="48"/>
          <w:szCs w:val="48"/>
        </w:rPr>
      </w:pPr>
      <w:r w:rsidRPr="00F628EE">
        <w:rPr>
          <w:rFonts w:ascii="Andy MT" w:hAnsi="Andy MT" w:cstheme="minorHAnsi"/>
          <w:sz w:val="48"/>
          <w:szCs w:val="48"/>
        </w:rPr>
        <w:lastRenderedPageBreak/>
        <w:tab/>
        <w:t xml:space="preserve">Brian clearly is </w:t>
      </w:r>
      <w:proofErr w:type="gramStart"/>
      <w:r w:rsidRPr="00F628EE">
        <w:rPr>
          <w:rFonts w:ascii="Andy MT" w:hAnsi="Andy MT" w:cstheme="minorHAnsi"/>
          <w:sz w:val="48"/>
          <w:szCs w:val="48"/>
        </w:rPr>
        <w:t>wondering/reflecting</w:t>
      </w:r>
      <w:proofErr w:type="gramEnd"/>
      <w:r w:rsidRPr="00F628EE">
        <w:rPr>
          <w:rFonts w:ascii="Andy MT" w:hAnsi="Andy MT" w:cstheme="minorHAnsi"/>
          <w:sz w:val="48"/>
          <w:szCs w:val="48"/>
        </w:rPr>
        <w:t xml:space="preserve"> and considering wondering on page 67 when he thinks, “Could he stay here with Derek for a week or ten days and wait for them? Could he not stay? What choices did he have?” Brian is listing all of the different thoughts that he has.</w:t>
      </w:r>
    </w:p>
    <w:p w:rsidR="00F628EE" w:rsidRPr="00F628EE" w:rsidRDefault="00F628EE" w:rsidP="00F628EE">
      <w:pPr>
        <w:jc w:val="center"/>
        <w:rPr>
          <w:rFonts w:ascii="Andy MT" w:hAnsi="Andy MT" w:cstheme="minorHAnsi"/>
          <w:sz w:val="48"/>
          <w:szCs w:val="48"/>
        </w:rPr>
      </w:pPr>
      <w:r w:rsidRPr="00F628EE">
        <w:rPr>
          <w:rFonts w:ascii="Andy MT" w:hAnsi="Andy MT" w:cstheme="minorHAnsi"/>
          <w:sz w:val="48"/>
          <w:szCs w:val="48"/>
        </w:rPr>
        <w:tab/>
        <w:t xml:space="preserve">At the end of this chapter, after Brian senses the smell of human waste; he identifies that Derek has “soiled” himself. Brian chooses a solution when he says, “It had to be done. He had to clean Derek, take care of him, </w:t>
      </w:r>
      <w:proofErr w:type="gramStart"/>
      <w:r w:rsidRPr="00F628EE">
        <w:rPr>
          <w:rFonts w:ascii="Andy MT" w:hAnsi="Andy MT" w:cstheme="minorHAnsi"/>
          <w:sz w:val="48"/>
          <w:szCs w:val="48"/>
        </w:rPr>
        <w:t>take</w:t>
      </w:r>
      <w:proofErr w:type="gramEnd"/>
      <w:r w:rsidRPr="00F628EE">
        <w:rPr>
          <w:rFonts w:ascii="Andy MT" w:hAnsi="Andy MT" w:cstheme="minorHAnsi"/>
          <w:sz w:val="48"/>
          <w:szCs w:val="48"/>
        </w:rPr>
        <w:t xml:space="preserve"> care of another human being.”</w:t>
      </w:r>
      <w:r w:rsidRPr="00F628EE">
        <w:rPr>
          <w:rFonts w:ascii="Andy MT" w:hAnsi="Andy MT" w:cstheme="minorHAnsi"/>
          <w:sz w:val="48"/>
          <w:szCs w:val="48"/>
        </w:rPr>
        <w:cr/>
      </w:r>
    </w:p>
    <w:p w:rsidR="00F628EE" w:rsidRPr="00F628EE" w:rsidRDefault="00F628EE" w:rsidP="00F628EE">
      <w:pPr>
        <w:jc w:val="center"/>
        <w:rPr>
          <w:rFonts w:ascii="Andy MT" w:hAnsi="Andy MT" w:cstheme="minorHAnsi"/>
          <w:sz w:val="48"/>
          <w:szCs w:val="48"/>
        </w:rPr>
      </w:pPr>
      <w:r w:rsidRPr="00F628EE">
        <w:rPr>
          <w:rFonts w:ascii="Andy MT" w:hAnsi="Andy MT" w:cstheme="minorHAnsi"/>
          <w:sz w:val="48"/>
          <w:szCs w:val="48"/>
        </w:rPr>
        <w:t>So, Brian comes up with an idea to clean up Derek’s waste. We read on page 68 that the resources that Brian gathers are grass and twigs.  Then he performs, or does, the solution when he carries Derek’s waste and buries it in a hole.</w:t>
      </w:r>
    </w:p>
    <w:p w:rsidR="00F628EE" w:rsidRPr="00F628EE" w:rsidRDefault="00F628EE" w:rsidP="00F628EE">
      <w:pPr>
        <w:jc w:val="center"/>
        <w:rPr>
          <w:rFonts w:ascii="Andy MT" w:hAnsi="Andy MT" w:cstheme="minorHAnsi"/>
          <w:sz w:val="48"/>
          <w:szCs w:val="48"/>
        </w:rPr>
      </w:pPr>
      <w:r w:rsidRPr="00F628EE">
        <w:rPr>
          <w:rFonts w:ascii="Andy MT" w:hAnsi="Andy MT" w:cstheme="minorHAnsi"/>
          <w:sz w:val="48"/>
          <w:szCs w:val="48"/>
        </w:rPr>
        <w:tab/>
        <w:t xml:space="preserve">The thinking process/problem solving process continues. In chapter 13, on page 71, Brian is clearly </w:t>
      </w:r>
      <w:r w:rsidRPr="00F628EE">
        <w:rPr>
          <w:rFonts w:ascii="Andy MT" w:hAnsi="Andy MT" w:cstheme="minorHAnsi"/>
          <w:sz w:val="48"/>
          <w:szCs w:val="48"/>
        </w:rPr>
        <w:lastRenderedPageBreak/>
        <w:t xml:space="preserve">reflecting or wondering  when we read that “He spent the morning trying to remember what he knew” about comas. At the top of page 72, Brian makes a prediction about how long he thinks Derek can survive. We read, “But Brian was sure Derek could not go that long without water…. Somewhere he’d heard or read or seen that the human body couldn’t go that long without water.” So, Brian makes a “small </w:t>
      </w:r>
      <w:proofErr w:type="spellStart"/>
      <w:r w:rsidRPr="00F628EE">
        <w:rPr>
          <w:rFonts w:ascii="Andy MT" w:hAnsi="Andy MT" w:cstheme="minorHAnsi"/>
          <w:sz w:val="48"/>
          <w:szCs w:val="48"/>
        </w:rPr>
        <w:t>spoonlike</w:t>
      </w:r>
      <w:proofErr w:type="spellEnd"/>
      <w:r w:rsidRPr="00F628EE">
        <w:rPr>
          <w:rFonts w:ascii="Andy MT" w:hAnsi="Andy MT" w:cstheme="minorHAnsi"/>
          <w:sz w:val="48"/>
          <w:szCs w:val="48"/>
        </w:rPr>
        <w:t xml:space="preserve"> holder out of birch bark” and pours water down Derek’s throat.  Here, Brian has used resources and has acted on his head. When he looks that Derek coughs up the water, Brian had another problem: Derek cannot drink.</w:t>
      </w:r>
    </w:p>
    <w:p w:rsidR="00F628EE" w:rsidRPr="00F628EE" w:rsidRDefault="00F628EE" w:rsidP="00F628EE">
      <w:pPr>
        <w:jc w:val="center"/>
        <w:rPr>
          <w:rFonts w:ascii="Andy MT" w:hAnsi="Andy MT" w:cstheme="minorHAnsi"/>
          <w:sz w:val="48"/>
          <w:szCs w:val="48"/>
        </w:rPr>
      </w:pPr>
      <w:r w:rsidRPr="00F628EE">
        <w:rPr>
          <w:rFonts w:ascii="Andy MT" w:hAnsi="Andy MT" w:cstheme="minorHAnsi"/>
          <w:sz w:val="48"/>
          <w:szCs w:val="48"/>
        </w:rPr>
        <w:tab/>
        <w:t xml:space="preserve">At this point, on page 73, Brian doesn’t know what to do. He throws down a branch, which bounces into Derek’s </w:t>
      </w:r>
      <w:proofErr w:type="spellStart"/>
      <w:r w:rsidRPr="00F628EE">
        <w:rPr>
          <w:rFonts w:ascii="Andy MT" w:hAnsi="Andy MT" w:cstheme="minorHAnsi"/>
          <w:sz w:val="48"/>
          <w:szCs w:val="48"/>
        </w:rPr>
        <w:t>sloution</w:t>
      </w:r>
      <w:proofErr w:type="spellEnd"/>
      <w:r w:rsidRPr="00F628EE">
        <w:rPr>
          <w:rFonts w:ascii="Andy MT" w:hAnsi="Andy MT" w:cstheme="minorHAnsi"/>
          <w:sz w:val="48"/>
          <w:szCs w:val="48"/>
        </w:rPr>
        <w:t xml:space="preserve">. When Brian sees the briefcase, “as if for the first time” he is making </w:t>
      </w:r>
      <w:proofErr w:type="gramStart"/>
      <w:r w:rsidRPr="00F628EE">
        <w:rPr>
          <w:rFonts w:ascii="Andy MT" w:hAnsi="Andy MT" w:cstheme="minorHAnsi"/>
          <w:sz w:val="48"/>
          <w:szCs w:val="48"/>
        </w:rPr>
        <w:t>an</w:t>
      </w:r>
      <w:proofErr w:type="gramEnd"/>
      <w:r w:rsidRPr="00F628EE">
        <w:rPr>
          <w:rFonts w:ascii="Andy MT" w:hAnsi="Andy MT" w:cstheme="minorHAnsi"/>
          <w:sz w:val="48"/>
          <w:szCs w:val="48"/>
        </w:rPr>
        <w:t xml:space="preserve"> plan.  When Brian says, “What have you got in here?” he is Wondering/Reflecting. When Brian opens up Derek’s briefcase, he finds the map of the </w:t>
      </w:r>
      <w:r w:rsidRPr="00F628EE">
        <w:rPr>
          <w:rFonts w:ascii="Andy MT" w:hAnsi="Andy MT" w:cstheme="minorHAnsi"/>
          <w:sz w:val="48"/>
          <w:szCs w:val="48"/>
        </w:rPr>
        <w:lastRenderedPageBreak/>
        <w:t>wilderness area where they are. On the map, he finds a river.</w:t>
      </w:r>
    </w:p>
    <w:p w:rsidR="00F628EE" w:rsidRPr="00F628EE" w:rsidRDefault="00F628EE" w:rsidP="00F628EE">
      <w:pPr>
        <w:jc w:val="center"/>
        <w:rPr>
          <w:rFonts w:ascii="Andy MT" w:hAnsi="Andy MT" w:cstheme="minorHAnsi"/>
          <w:sz w:val="48"/>
          <w:szCs w:val="48"/>
        </w:rPr>
      </w:pPr>
      <w:r w:rsidRPr="00F628EE">
        <w:rPr>
          <w:rFonts w:ascii="Andy MT" w:hAnsi="Andy MT" w:cstheme="minorHAnsi"/>
          <w:sz w:val="48"/>
          <w:szCs w:val="48"/>
        </w:rPr>
        <w:tab/>
        <w:t>Brian unfolds the map and he follows the flow of the river. He observes the words “</w:t>
      </w:r>
      <w:proofErr w:type="spellStart"/>
      <w:r w:rsidRPr="00F628EE">
        <w:rPr>
          <w:rFonts w:ascii="Andy MT" w:hAnsi="Andy MT" w:cstheme="minorHAnsi"/>
          <w:sz w:val="48"/>
          <w:szCs w:val="48"/>
        </w:rPr>
        <w:t>Brannock</w:t>
      </w:r>
      <w:proofErr w:type="spellEnd"/>
      <w:r w:rsidRPr="00F628EE">
        <w:rPr>
          <w:rFonts w:ascii="Andy MT" w:hAnsi="Andy MT" w:cstheme="minorHAnsi"/>
          <w:sz w:val="48"/>
          <w:szCs w:val="48"/>
        </w:rPr>
        <w:t xml:space="preserve"> Trading Post,” on page 78. </w:t>
      </w:r>
    </w:p>
    <w:p w:rsidR="00F628EE" w:rsidRPr="00F628EE" w:rsidRDefault="00F628EE" w:rsidP="00F628EE">
      <w:pPr>
        <w:jc w:val="center"/>
        <w:rPr>
          <w:rFonts w:ascii="Andy MT" w:hAnsi="Andy MT" w:cstheme="minorHAnsi"/>
          <w:sz w:val="48"/>
          <w:szCs w:val="48"/>
        </w:rPr>
      </w:pPr>
      <w:r w:rsidRPr="00F628EE">
        <w:rPr>
          <w:rFonts w:ascii="Andy MT" w:hAnsi="Andy MT" w:cstheme="minorHAnsi"/>
          <w:sz w:val="48"/>
          <w:szCs w:val="48"/>
        </w:rPr>
        <w:t xml:space="preserve">When we read that Brian thinks to himself, “There would be people there…. A trading post would have people” we know that he is making a prediction. On page 79, we read that Brian calculates that the trading post is about 150 kilometers, or just </w:t>
      </w:r>
      <w:proofErr w:type="gramStart"/>
      <w:r w:rsidRPr="00F628EE">
        <w:rPr>
          <w:rFonts w:ascii="Andy MT" w:hAnsi="Andy MT" w:cstheme="minorHAnsi"/>
          <w:sz w:val="48"/>
          <w:szCs w:val="48"/>
        </w:rPr>
        <w:t>under</w:t>
      </w:r>
      <w:proofErr w:type="gramEnd"/>
      <w:r w:rsidRPr="00F628EE">
        <w:rPr>
          <w:rFonts w:ascii="Andy MT" w:hAnsi="Andy MT" w:cstheme="minorHAnsi"/>
          <w:sz w:val="48"/>
          <w:szCs w:val="48"/>
        </w:rPr>
        <w:t xml:space="preserve"> 100 miles. When Brian thinks to himself that he could leave Derek and go down the river and bring back help, he is making the options. But then, he predicts that wild animals might attack or eat Brian.  Brian decides that he cannot leave Derek. Here, he is making a </w:t>
      </w:r>
      <w:proofErr w:type="spellStart"/>
      <w:r w:rsidRPr="00F628EE">
        <w:rPr>
          <w:rFonts w:ascii="Andy MT" w:hAnsi="Andy MT" w:cstheme="minorHAnsi"/>
          <w:sz w:val="48"/>
          <w:szCs w:val="48"/>
        </w:rPr>
        <w:t>sloution</w:t>
      </w:r>
      <w:proofErr w:type="spellEnd"/>
      <w:r w:rsidRPr="00F628EE">
        <w:rPr>
          <w:rFonts w:ascii="Andy MT" w:hAnsi="Andy MT" w:cstheme="minorHAnsi"/>
          <w:sz w:val="48"/>
          <w:szCs w:val="48"/>
        </w:rPr>
        <w:t>.</w:t>
      </w:r>
    </w:p>
    <w:p w:rsidR="00F628EE" w:rsidRPr="00F628EE" w:rsidRDefault="00F628EE" w:rsidP="00F628EE">
      <w:pPr>
        <w:jc w:val="center"/>
        <w:rPr>
          <w:rFonts w:ascii="Andy MT" w:hAnsi="Andy MT" w:cstheme="minorHAnsi"/>
          <w:sz w:val="48"/>
          <w:szCs w:val="48"/>
        </w:rPr>
      </w:pPr>
      <w:r w:rsidRPr="00F628EE">
        <w:rPr>
          <w:rFonts w:ascii="Andy MT" w:hAnsi="Andy MT" w:cstheme="minorHAnsi"/>
          <w:sz w:val="48"/>
          <w:szCs w:val="48"/>
        </w:rPr>
        <w:tab/>
        <w:t xml:space="preserve">At the very bottom of page 79, we read, “What if he took Derek with him?”  Here, Brian is using “what- </w:t>
      </w:r>
      <w:proofErr w:type="spellStart"/>
      <w:r w:rsidRPr="00F628EE">
        <w:rPr>
          <w:rFonts w:ascii="Andy MT" w:hAnsi="Andy MT" w:cstheme="minorHAnsi"/>
          <w:sz w:val="48"/>
          <w:szCs w:val="48"/>
        </w:rPr>
        <w:t>if”thinking</w:t>
      </w:r>
      <w:proofErr w:type="spellEnd"/>
      <w:r w:rsidRPr="00F628EE">
        <w:rPr>
          <w:rFonts w:ascii="Andy MT" w:hAnsi="Andy MT" w:cstheme="minorHAnsi"/>
          <w:sz w:val="48"/>
          <w:szCs w:val="48"/>
        </w:rPr>
        <w:t xml:space="preserve">.  Once again, this is the step of making a </w:t>
      </w:r>
      <w:r w:rsidRPr="00F628EE">
        <w:rPr>
          <w:rFonts w:ascii="Andy MT" w:hAnsi="Andy MT" w:cstheme="minorHAnsi"/>
          <w:sz w:val="48"/>
          <w:szCs w:val="48"/>
        </w:rPr>
        <w:lastRenderedPageBreak/>
        <w:t>solution. On page 80, Brian makes numerous predictions: “If he stayed, Derek would die of thirst…. If he made the run…at least there was a chance.” Finally, Brian solved a solution at the end of page 80 when we read: “He had no choice.”</w:t>
      </w:r>
    </w:p>
    <w:p w:rsidR="00F628EE" w:rsidRPr="00F628EE" w:rsidRDefault="00F628EE" w:rsidP="00F628EE">
      <w:pPr>
        <w:jc w:val="center"/>
        <w:rPr>
          <w:rFonts w:ascii="Andy MT" w:hAnsi="Andy MT" w:cstheme="minorHAnsi"/>
          <w:sz w:val="48"/>
          <w:szCs w:val="48"/>
        </w:rPr>
      </w:pPr>
      <w:r w:rsidRPr="00F628EE">
        <w:rPr>
          <w:rFonts w:ascii="Andy MT" w:hAnsi="Andy MT" w:cstheme="minorHAnsi"/>
          <w:sz w:val="48"/>
          <w:szCs w:val="48"/>
        </w:rPr>
        <w:tab/>
        <w:t>At the beginning of chapter 15, Brian calculates that to float down the river would take thirty-five or forty hours. On page 82, he chooses a solution when we read, “He needed to build a raft.”</w:t>
      </w:r>
    </w:p>
    <w:p w:rsidR="00F628EE" w:rsidRPr="00F628EE" w:rsidRDefault="00F628EE" w:rsidP="00F628EE">
      <w:pPr>
        <w:jc w:val="center"/>
        <w:rPr>
          <w:rFonts w:ascii="Andy MT" w:hAnsi="Andy MT" w:cstheme="minorHAnsi"/>
          <w:sz w:val="48"/>
          <w:szCs w:val="48"/>
        </w:rPr>
      </w:pPr>
      <w:r w:rsidRPr="00F628EE">
        <w:rPr>
          <w:rFonts w:ascii="Andy MT" w:hAnsi="Andy MT" w:cstheme="minorHAnsi"/>
          <w:sz w:val="48"/>
          <w:szCs w:val="48"/>
        </w:rPr>
        <w:t xml:space="preserve"> </w:t>
      </w:r>
      <w:r w:rsidRPr="00F628EE">
        <w:rPr>
          <w:rFonts w:ascii="Andy MT" w:hAnsi="Andy MT" w:cstheme="minorHAnsi"/>
          <w:sz w:val="48"/>
          <w:szCs w:val="48"/>
        </w:rPr>
        <w:tab/>
        <w:t xml:space="preserve">Shortly after that, on page 82, Brian names or states a problem. The problem is not that he lacks wood, but that he lacks a tool to cut wood to build a raft.  Luckily, Brian observes on page 83 that           have felled trees, and the trees are the right size to make a raft. He thinks, “It’s like I hired them.” Here, Brian is making a solution to use the trees cut down by the beavers. In fact, we read in the next-to-last paragraph on page 84, “He had a plan…for what he was going to do.” On page 85, Brian </w:t>
      </w:r>
      <w:r w:rsidRPr="00F628EE">
        <w:rPr>
          <w:rFonts w:ascii="Andy MT" w:hAnsi="Andy MT" w:cstheme="minorHAnsi"/>
          <w:sz w:val="48"/>
          <w:szCs w:val="48"/>
        </w:rPr>
        <w:lastRenderedPageBreak/>
        <w:t>actually preforms, or does his plan. He weaves together the large and small pieces of wood cut down by the beavers, and he cuts strips of rope from his jacket to hold the raft firmly in place.</w:t>
      </w:r>
    </w:p>
    <w:p w:rsidR="00F628EE" w:rsidRPr="00F628EE" w:rsidRDefault="00F628EE" w:rsidP="00F628EE">
      <w:pPr>
        <w:jc w:val="center"/>
        <w:rPr>
          <w:rFonts w:ascii="Andy MT" w:hAnsi="Andy MT" w:cstheme="minorHAnsi"/>
          <w:sz w:val="48"/>
          <w:szCs w:val="48"/>
        </w:rPr>
      </w:pPr>
      <w:r w:rsidRPr="00F628EE">
        <w:rPr>
          <w:rFonts w:ascii="Andy MT" w:hAnsi="Andy MT" w:cstheme="minorHAnsi"/>
          <w:sz w:val="48"/>
          <w:szCs w:val="48"/>
        </w:rPr>
        <w:tab/>
        <w:t xml:space="preserve">At the end of chapter 15, on page 87, Brian must decide if he, in fact, will act on his </w:t>
      </w:r>
      <w:r w:rsidRPr="00F628EE">
        <w:rPr>
          <w:rFonts w:ascii="Andy MT" w:hAnsi="Andy MT" w:cstheme="minorHAnsi"/>
          <w:sz w:val="48"/>
          <w:szCs w:val="48"/>
        </w:rPr>
        <w:tab/>
        <w:t xml:space="preserve">Idea of bring Derek down the river on the raft. So, Brian goes through a process that looks a little like a scientific experiment. He thinks, “… if there was the slightest, tiniest change in Derek…Brian would call off the trip and hope for the best.” When he looks into Derek’s eyes, measures his breathing and his heartbeat, pounding into his ear, and touched Derek with his knife, Brian is acting out his experiment. But he is really making movements with his senses. When Derek does not react at all, Brian says, “We go.”  Here, he is clearly making a </w:t>
      </w:r>
      <w:proofErr w:type="gramStart"/>
      <w:r w:rsidRPr="00F628EE">
        <w:rPr>
          <w:rFonts w:ascii="Andy MT" w:hAnsi="Andy MT" w:cstheme="minorHAnsi"/>
          <w:sz w:val="48"/>
          <w:szCs w:val="48"/>
        </w:rPr>
        <w:t>solution .</w:t>
      </w:r>
      <w:proofErr w:type="gramEnd"/>
    </w:p>
    <w:p w:rsidR="00F628EE" w:rsidRPr="00F628EE" w:rsidRDefault="00F628EE" w:rsidP="00F628EE">
      <w:pPr>
        <w:jc w:val="center"/>
        <w:rPr>
          <w:rFonts w:ascii="Andy MT" w:hAnsi="Andy MT" w:cstheme="minorHAnsi"/>
          <w:sz w:val="48"/>
          <w:szCs w:val="48"/>
        </w:rPr>
      </w:pPr>
      <w:r w:rsidRPr="00F628EE">
        <w:rPr>
          <w:rFonts w:ascii="Andy MT" w:hAnsi="Andy MT" w:cstheme="minorHAnsi"/>
          <w:sz w:val="48"/>
          <w:szCs w:val="48"/>
        </w:rPr>
        <w:tab/>
        <w:t xml:space="preserve">In chapter 16, the thinking process/problem-solving process continues. On pages 92 and 93, Brian slowly </w:t>
      </w:r>
      <w:r w:rsidRPr="00F628EE">
        <w:rPr>
          <w:rFonts w:ascii="Andy MT" w:hAnsi="Andy MT" w:cstheme="minorHAnsi"/>
          <w:sz w:val="48"/>
          <w:szCs w:val="48"/>
        </w:rPr>
        <w:lastRenderedPageBreak/>
        <w:t>drags Derek down to the raft, which is in the river. He places Derek onto the raft. But just before he pushes off into the river, Brian has a sudden thought, “What if they came unexpectedly?” Here, Brian is both wondering/reflecting, considering options and making a prediction, because he is realizing that rescuers might come to check on them suddenly. So, Brian goes right to the step of choosing a solution. He decides that he has to write a note to rescuers just in case they show up. Brian writes the note. He is acting or planning.</w:t>
      </w:r>
    </w:p>
    <w:p w:rsidR="009A4432" w:rsidRPr="00F628EE" w:rsidRDefault="00F628EE" w:rsidP="00F628EE">
      <w:pPr>
        <w:jc w:val="center"/>
        <w:rPr>
          <w:rFonts w:ascii="Andy MT" w:hAnsi="Andy MT" w:cstheme="minorHAnsi"/>
          <w:sz w:val="48"/>
          <w:szCs w:val="48"/>
        </w:rPr>
      </w:pPr>
      <w:r w:rsidRPr="00F628EE">
        <w:rPr>
          <w:rFonts w:ascii="Andy MT" w:hAnsi="Andy MT" w:cstheme="minorHAnsi"/>
          <w:sz w:val="48"/>
          <w:szCs w:val="48"/>
        </w:rPr>
        <w:tab/>
        <w:t>And then, on pages 94 and 95, Brian performs one last “scientific “observation. He tests the raft to see if it is seaworthy, whether it will hold both himself and Derek.  Brian tests or does his experiment by climbing on the raft and by moving back and forth. He was Shure that the raft will not tip over. Thus, Brian makes a final prediction to act on his solution and push off into the river.</w:t>
      </w:r>
    </w:p>
    <w:p w:rsidR="0007587C" w:rsidRDefault="00F628EE" w:rsidP="00F628EE">
      <w:pPr>
        <w:jc w:val="center"/>
        <w:rPr>
          <w:rFonts w:ascii="Andy MT" w:hAnsi="Andy MT" w:cstheme="minorHAnsi"/>
          <w:sz w:val="48"/>
          <w:szCs w:val="48"/>
        </w:rPr>
      </w:pPr>
      <w:r w:rsidRPr="00F628EE">
        <w:rPr>
          <w:rFonts w:ascii="Andy MT" w:hAnsi="Andy MT" w:cstheme="minorHAnsi"/>
          <w:sz w:val="48"/>
          <w:szCs w:val="48"/>
        </w:rPr>
        <w:lastRenderedPageBreak/>
        <w:t>In the rest of the book Brian and Derrick goes down the river and Brian dose not even sleep for one second</w:t>
      </w:r>
      <w:r w:rsidR="0007587C">
        <w:rPr>
          <w:rFonts w:ascii="Andy MT" w:hAnsi="Andy MT" w:cstheme="minorHAnsi"/>
          <w:sz w:val="48"/>
          <w:szCs w:val="48"/>
        </w:rPr>
        <w:t>.</w:t>
      </w:r>
      <w:r w:rsidR="009558F4">
        <w:rPr>
          <w:rFonts w:ascii="Andy MT" w:hAnsi="Andy MT" w:cstheme="minorHAnsi"/>
          <w:sz w:val="48"/>
          <w:szCs w:val="48"/>
        </w:rPr>
        <w:t xml:space="preserve"> Brian was very determined to get down the river with Derrick. But he was thinking what if I </w:t>
      </w:r>
      <w:proofErr w:type="gramStart"/>
      <w:r w:rsidR="009558F4">
        <w:rPr>
          <w:rFonts w:ascii="Andy MT" w:hAnsi="Andy MT" w:cstheme="minorHAnsi"/>
          <w:sz w:val="48"/>
          <w:szCs w:val="48"/>
        </w:rPr>
        <w:t>were</w:t>
      </w:r>
      <w:proofErr w:type="gramEnd"/>
      <w:r w:rsidR="009558F4">
        <w:rPr>
          <w:rFonts w:ascii="Andy MT" w:hAnsi="Andy MT" w:cstheme="minorHAnsi"/>
          <w:sz w:val="48"/>
          <w:szCs w:val="48"/>
        </w:rPr>
        <w:t xml:space="preserve"> to leaver Derrick here and I go and get help. He was very smart by bringing him down the river with him because what if </w:t>
      </w:r>
      <w:proofErr w:type="spellStart"/>
      <w:proofErr w:type="gramStart"/>
      <w:r w:rsidR="009558F4">
        <w:rPr>
          <w:rFonts w:ascii="Andy MT" w:hAnsi="Andy MT" w:cstheme="minorHAnsi"/>
          <w:sz w:val="48"/>
          <w:szCs w:val="48"/>
        </w:rPr>
        <w:t>a</w:t>
      </w:r>
      <w:proofErr w:type="spellEnd"/>
      <w:proofErr w:type="gramEnd"/>
      <w:r w:rsidR="009558F4">
        <w:rPr>
          <w:rFonts w:ascii="Andy MT" w:hAnsi="Andy MT" w:cstheme="minorHAnsi"/>
          <w:sz w:val="48"/>
          <w:szCs w:val="48"/>
        </w:rPr>
        <w:t xml:space="preserve"> animal attacked him and killed him </w:t>
      </w:r>
      <w:proofErr w:type="spellStart"/>
      <w:r w:rsidR="009558F4">
        <w:rPr>
          <w:rFonts w:ascii="Andy MT" w:hAnsi="Andy MT" w:cstheme="minorHAnsi"/>
          <w:sz w:val="48"/>
          <w:szCs w:val="48"/>
        </w:rPr>
        <w:t>of</w:t>
      </w:r>
      <w:proofErr w:type="spellEnd"/>
      <w:r w:rsidR="009558F4">
        <w:rPr>
          <w:rFonts w:ascii="Andy MT" w:hAnsi="Andy MT" w:cstheme="minorHAnsi"/>
          <w:sz w:val="48"/>
          <w:szCs w:val="48"/>
        </w:rPr>
        <w:t xml:space="preserve"> he could have died when he got back or he could of woke up. </w:t>
      </w:r>
      <w:r w:rsidR="0007587C">
        <w:rPr>
          <w:rFonts w:ascii="Andy MT" w:hAnsi="Andy MT" w:cstheme="minorHAnsi"/>
          <w:sz w:val="48"/>
          <w:szCs w:val="48"/>
        </w:rPr>
        <w:t xml:space="preserve">  </w:t>
      </w:r>
    </w:p>
    <w:p w:rsidR="00F628EE" w:rsidRPr="00F628EE" w:rsidRDefault="00F628EE" w:rsidP="00F628EE">
      <w:pPr>
        <w:jc w:val="center"/>
        <w:rPr>
          <w:rFonts w:ascii="Andy MT" w:hAnsi="Andy MT" w:cstheme="minorHAnsi"/>
          <w:sz w:val="48"/>
          <w:szCs w:val="48"/>
        </w:rPr>
      </w:pPr>
      <w:r w:rsidRPr="00F628EE">
        <w:rPr>
          <w:rFonts w:ascii="Andy MT" w:hAnsi="Andy MT" w:cstheme="minorHAnsi"/>
          <w:sz w:val="48"/>
          <w:szCs w:val="48"/>
        </w:rPr>
        <w:t>In conclusion the book was amazing with all of the on and off drama. So I think that the book was great but it was so fast and there was a lot of detail but it is the fastest book I have ever read.</w:t>
      </w:r>
    </w:p>
    <w:p w:rsidR="00F628EE" w:rsidRPr="00F628EE" w:rsidRDefault="00F628EE" w:rsidP="00F628EE">
      <w:pPr>
        <w:jc w:val="center"/>
        <w:rPr>
          <w:rFonts w:ascii="Andy MT" w:hAnsi="Andy MT" w:cstheme="minorHAnsi"/>
          <w:sz w:val="48"/>
          <w:szCs w:val="48"/>
        </w:rPr>
      </w:pPr>
      <w:r w:rsidRPr="00F628EE">
        <w:rPr>
          <w:rFonts w:ascii="Andy MT" w:hAnsi="Andy MT" w:cstheme="minorHAnsi"/>
          <w:sz w:val="48"/>
          <w:szCs w:val="48"/>
        </w:rPr>
        <w:t>By Ronan Whelan</w:t>
      </w:r>
    </w:p>
    <w:p w:rsidR="00F628EE" w:rsidRPr="00F628EE" w:rsidRDefault="00F628EE">
      <w:pPr>
        <w:jc w:val="center"/>
        <w:rPr>
          <w:rFonts w:ascii="Andy MT" w:hAnsi="Andy MT" w:cstheme="minorHAnsi"/>
          <w:sz w:val="48"/>
          <w:szCs w:val="48"/>
        </w:rPr>
      </w:pPr>
    </w:p>
    <w:sectPr w:rsidR="00F628EE" w:rsidRPr="00F628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ndy MT">
    <w:panose1 w:val="030F0503030101010103"/>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4432"/>
    <w:rsid w:val="0007587C"/>
    <w:rsid w:val="001F59AB"/>
    <w:rsid w:val="00684188"/>
    <w:rsid w:val="00741B03"/>
    <w:rsid w:val="00775227"/>
    <w:rsid w:val="007F44D8"/>
    <w:rsid w:val="009558F4"/>
    <w:rsid w:val="009A4432"/>
    <w:rsid w:val="009D3FC4"/>
    <w:rsid w:val="00C126CD"/>
    <w:rsid w:val="00D5211B"/>
    <w:rsid w:val="00F628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D3F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3FC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D3F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3FC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BE66A2-DCD7-40C5-BC29-943471501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32FE45A5.dotm</Template>
  <TotalTime>0</TotalTime>
  <Pages>14</Pages>
  <Words>1775</Words>
  <Characters>10120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Lakeland Schools</Company>
  <LinksUpToDate>false</LinksUpToDate>
  <CharactersWithSpaces>11872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Lakeland CSD</dc:creator>
  <cp:keywords/>
  <dc:description/>
  <cp:lastModifiedBy>Lakeland CSD</cp:lastModifiedBy>
  <cp:revision>2</cp:revision>
  <cp:lastPrinted>2011-12-05T19:32:00Z</cp:lastPrinted>
  <dcterms:created xsi:type="dcterms:W3CDTF">2011-12-05T19:34:00Z</dcterms:created>
  <dcterms:modified xsi:type="dcterms:W3CDTF">2011-12-05T19:34:00Z</dcterms:modified>
</cp:coreProperties>
</file>